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FB17F0" w14:textId="77777777" w:rsidR="00682D2C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  <w:p w14:paraId="5A046DA7" w14:textId="77777777" w:rsidR="00C34C22" w:rsidRPr="00347F9A" w:rsidRDefault="00C34C22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950FBB" w14:textId="77777777" w:rsidR="00682D2C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  <w:p w14:paraId="79F0CCB1" w14:textId="77777777" w:rsidR="00C34C22" w:rsidRDefault="00C34C22" w:rsidP="002D4CA7">
            <w:pPr>
              <w:rPr>
                <w:sz w:val="16"/>
                <w:szCs w:val="16"/>
              </w:rPr>
            </w:pPr>
          </w:p>
          <w:p w14:paraId="76EF88B7" w14:textId="77777777" w:rsidR="00C34C22" w:rsidRPr="00347F9A" w:rsidRDefault="00C34C22" w:rsidP="002D4CA7">
            <w:pPr>
              <w:rPr>
                <w:sz w:val="16"/>
                <w:szCs w:val="16"/>
              </w:rPr>
            </w:pP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2489A4" w14:textId="77777777" w:rsidR="00C34C22" w:rsidRDefault="00C34C22" w:rsidP="00C34C22">
            <w:r>
              <w:t>26-10-LSW-Neu-</w:t>
            </w:r>
          </w:p>
          <w:p w14:paraId="2863E5D3" w14:textId="4EC11BCA" w:rsidR="00347F9A" w:rsidRPr="00F45CAD" w:rsidRDefault="00C34C22" w:rsidP="00C34C22">
            <w:r>
              <w:t>Bodenbeläge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7C88FD9C" w:rsidR="00347F9A" w:rsidRPr="00F45CAD" w:rsidRDefault="00C34C22" w:rsidP="002D4CA7">
            <w:r>
              <w:t>Schulzentrum Wettringen – Anbau LSW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3C668757" w:rsidR="00347F9A" w:rsidRPr="00F45CAD" w:rsidRDefault="00C34C22" w:rsidP="002D4CA7">
            <w:r>
              <w:t>Bodenbelagsarbeiten</w:t>
            </w:r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5610"/>
    <w:rsid w:val="00106076"/>
    <w:rsid w:val="00107451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0623"/>
    <w:rsid w:val="003C4090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4F60E5"/>
    <w:rsid w:val="00500C2B"/>
    <w:rsid w:val="00504E81"/>
    <w:rsid w:val="00520D3B"/>
    <w:rsid w:val="005333C9"/>
    <w:rsid w:val="00552B78"/>
    <w:rsid w:val="005575B0"/>
    <w:rsid w:val="00563273"/>
    <w:rsid w:val="00573601"/>
    <w:rsid w:val="00574488"/>
    <w:rsid w:val="00576C66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3A53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0899"/>
    <w:rsid w:val="008C47AF"/>
    <w:rsid w:val="008D764D"/>
    <w:rsid w:val="008F52AA"/>
    <w:rsid w:val="008F6268"/>
    <w:rsid w:val="008F6547"/>
    <w:rsid w:val="00910F0B"/>
    <w:rsid w:val="00913EB1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101BF"/>
    <w:rsid w:val="00C21355"/>
    <w:rsid w:val="00C2213A"/>
    <w:rsid w:val="00C246AC"/>
    <w:rsid w:val="00C26124"/>
    <w:rsid w:val="00C2678D"/>
    <w:rsid w:val="00C30192"/>
    <w:rsid w:val="00C34C2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B0EC5"/>
    <w:rsid w:val="00EC74B3"/>
    <w:rsid w:val="00EC7AED"/>
    <w:rsid w:val="00ED30CB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86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Christel Janning</cp:lastModifiedBy>
  <cp:revision>7</cp:revision>
  <cp:lastPrinted>2026-05-08T07:38:00Z</cp:lastPrinted>
  <dcterms:created xsi:type="dcterms:W3CDTF">2026-01-28T22:27:00Z</dcterms:created>
  <dcterms:modified xsi:type="dcterms:W3CDTF">2026-05-08T07:38:00Z</dcterms:modified>
</cp:coreProperties>
</file>